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484</w:t>
      </w:r>
      <w:r w:rsidR="007D5263">
        <w:t>59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FF0B55">
            <w:pPr>
              <w:pStyle w:val="Docketstyle"/>
            </w:pPr>
            <w:r w:rsidRPr="003B69F4">
              <w:t xml:space="preserve">PETITION TO REVOKE </w:t>
            </w:r>
            <w:r w:rsidR="007D5263">
              <w:t>GALCO UTILITIES’</w:t>
            </w:r>
            <w:r w:rsidRPr="003B69F4">
              <w:t xml:space="preserve">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  <w:bookmarkStart w:id="0" w:name="_GoBack"/>
            <w:bookmarkEnd w:id="0"/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proofErr w:type="spellStart"/>
      <w:r w:rsidR="007D5263">
        <w:t>Galco</w:t>
      </w:r>
      <w:proofErr w:type="spellEnd"/>
      <w:r w:rsidR="007D5263">
        <w:t xml:space="preserve"> Utilities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proofErr w:type="spellStart"/>
      <w:r w:rsidR="007D5263">
        <w:t>Galco’s</w:t>
      </w:r>
      <w:proofErr w:type="spellEnd"/>
      <w:r w:rsidRPr="00805B65">
        <w:t xml:space="preserve"> </w:t>
      </w:r>
      <w:r w:rsidRPr="00805B65">
        <w:rPr>
          <w:szCs w:val="22"/>
        </w:rPr>
        <w:t xml:space="preserve">CCN number </w:t>
      </w:r>
      <w:r w:rsidR="007D5263">
        <w:rPr>
          <w:szCs w:val="22"/>
        </w:rPr>
        <w:t>10736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r w:rsidRPr="00805B65">
        <w:rPr>
          <w:rStyle w:val="FootnoteReference"/>
          <w:iCs/>
        </w:rPr>
        <w:footnoteReference w:id="1"/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7D5263" w:rsidP="0074776C">
      <w:pPr>
        <w:pStyle w:val="FOFNumbered"/>
      </w:pPr>
      <w:proofErr w:type="spellStart"/>
      <w:r>
        <w:t>Galco</w:t>
      </w:r>
      <w:proofErr w:type="spellEnd"/>
      <w:r w:rsidR="0074776C" w:rsidRPr="00805B65">
        <w:t xml:space="preserve"> is registered with the Texas secretary of state as a </w:t>
      </w:r>
      <w:r w:rsidR="0074776C">
        <w:t>domestic for-profit corporation</w:t>
      </w:r>
      <w:r w:rsidR="0074776C" w:rsidRPr="00805B65">
        <w:t xml:space="preserve"> under file number </w:t>
      </w:r>
      <w:r>
        <w:t>15637000</w:t>
      </w:r>
      <w:r w:rsidR="0074776C" w:rsidRPr="00805B65">
        <w:t>.</w:t>
      </w:r>
    </w:p>
    <w:p w:rsidR="0074776C" w:rsidRPr="00805B65" w:rsidRDefault="007D5263" w:rsidP="0074776C">
      <w:pPr>
        <w:pStyle w:val="FOFNumbered"/>
      </w:pPr>
      <w:proofErr w:type="spellStart"/>
      <w:r>
        <w:t>Galco</w:t>
      </w:r>
      <w:proofErr w:type="spellEnd"/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10736</w:t>
      </w:r>
      <w:r w:rsidR="0074776C" w:rsidRPr="00805B65">
        <w:t xml:space="preserve"> in </w:t>
      </w:r>
      <w:r w:rsidR="0074776C">
        <w:t>Harris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13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proofErr w:type="spellStart"/>
      <w:r w:rsidR="007D5263">
        <w:t>Galco</w:t>
      </w:r>
      <w:proofErr w:type="spellEnd"/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proofErr w:type="spellStart"/>
      <w:r w:rsidR="007D5263">
        <w:t>Galco</w:t>
      </w:r>
      <w:proofErr w:type="spellEnd"/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</w:t>
      </w:r>
      <w:r>
        <w:t xml:space="preserve">  (</w:t>
      </w:r>
      <w:r w:rsidRPr="00217686">
        <w:rPr>
          <w:i/>
        </w:rPr>
        <w:t>formerly</w:t>
      </w:r>
      <w:r>
        <w:t xml:space="preserve"> § 24.113(</w:t>
      </w:r>
      <w:proofErr w:type="spellStart"/>
      <w:r>
        <w:t>i</w:t>
      </w:r>
      <w:proofErr w:type="spellEnd"/>
      <w:r>
        <w:t>)(1)(A))</w:t>
      </w:r>
      <w:r w:rsidRPr="00805B65">
        <w:t>.</w:t>
      </w:r>
    </w:p>
    <w:p w:rsidR="0074776C" w:rsidRPr="00805B65" w:rsidRDefault="007D5263" w:rsidP="0074776C">
      <w:pPr>
        <w:pStyle w:val="FOFNumbered"/>
      </w:pPr>
      <w:proofErr w:type="spellStart"/>
      <w:r>
        <w:t>Galco</w:t>
      </w:r>
      <w:r w:rsidR="0074776C" w:rsidRPr="00805B65">
        <w:t>’s</w:t>
      </w:r>
      <w:proofErr w:type="spellEnd"/>
      <w:r w:rsidR="0074776C" w:rsidRPr="00805B65">
        <w:t xml:space="preserve"> CCN was issued on </w:t>
      </w:r>
      <w:r>
        <w:t>November 1, 1979</w:t>
      </w:r>
      <w:r w:rsidR="0074776C" w:rsidRPr="00805B65">
        <w:t>.</w:t>
      </w:r>
    </w:p>
    <w:p w:rsidR="0074776C" w:rsidRDefault="007D5263" w:rsidP="0074776C">
      <w:pPr>
        <w:pStyle w:val="FOFNumbered"/>
      </w:pPr>
      <w:proofErr w:type="spellStart"/>
      <w:r>
        <w:lastRenderedPageBreak/>
        <w:t>Galco</w:t>
      </w:r>
      <w:r w:rsidR="0074776C" w:rsidRPr="00805B65">
        <w:t>’s</w:t>
      </w:r>
      <w:proofErr w:type="spellEnd"/>
      <w:r w:rsidR="0074776C" w:rsidRPr="00805B65">
        <w:t xml:space="preserve"> status with the Texas secretary of state is listed as inactive.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proofErr w:type="spellStart"/>
      <w:r w:rsidR="007D5263">
        <w:t>Galco</w:t>
      </w:r>
      <w:proofErr w:type="spellEnd"/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7D5263" w:rsidP="0074776C">
      <w:pPr>
        <w:pStyle w:val="FOFNumbered"/>
      </w:pPr>
      <w:proofErr w:type="spellStart"/>
      <w:r>
        <w:t>Galco</w:t>
      </w:r>
      <w:proofErr w:type="spellEnd"/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proofErr w:type="spellStart"/>
      <w:r w:rsidR="007D5263">
        <w:t>Galco</w:t>
      </w:r>
      <w:r w:rsidRPr="00805B65">
        <w:t>’s</w:t>
      </w:r>
      <w:proofErr w:type="spellEnd"/>
      <w:r w:rsidRPr="00805B65">
        <w:t xml:space="preserve"> address as:</w:t>
      </w:r>
      <w:r w:rsidR="007D5263">
        <w:t xml:space="preserve"> 12620 IH45 N.</w:t>
      </w:r>
      <w:r>
        <w:t>, Houston,</w:t>
      </w:r>
      <w:r w:rsidRPr="00805B65">
        <w:t xml:space="preserve"> Texas 7</w:t>
      </w:r>
      <w:r>
        <w:t>70</w:t>
      </w:r>
      <w:r w:rsidR="007D5263">
        <w:t>60</w:t>
      </w:r>
      <w:r w:rsidRPr="00805B65">
        <w:t>.</w:t>
      </w:r>
      <w:r w:rsidRPr="00805B65">
        <w:rPr>
          <w:rStyle w:val="FootnoteReference"/>
        </w:rPr>
        <w:footnoteReference w:id="2"/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13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proofErr w:type="spellStart"/>
      <w:r w:rsidR="007D5263">
        <w:t>Galco</w:t>
      </w:r>
      <w:proofErr w:type="spellEnd"/>
      <w:r w:rsidRPr="00805B65">
        <w:t xml:space="preserve"> as shown in the Commission’s records; and (b) the address for </w:t>
      </w:r>
      <w:proofErr w:type="spellStart"/>
      <w:r w:rsidR="007D5263">
        <w:t>Galco</w:t>
      </w:r>
      <w:r w:rsidRPr="00805B65">
        <w:t>’s</w:t>
      </w:r>
      <w:proofErr w:type="spellEnd"/>
      <w:r w:rsidRPr="00805B65">
        <w:t xml:space="preserve">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proofErr w:type="spellStart"/>
      <w:r w:rsidR="007D5263">
        <w:t>Galco</w:t>
      </w:r>
      <w:proofErr w:type="spellEnd"/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>
        <w:t>J</w:t>
      </w:r>
      <w:r w:rsidR="00A27121">
        <w:t>uly 27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proofErr w:type="spellStart"/>
      <w:r w:rsidR="007D5263">
        <w:t>Galco</w:t>
      </w:r>
      <w:proofErr w:type="spellEnd"/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proofErr w:type="spellStart"/>
      <w:r w:rsidR="007D5263">
        <w:t>Galco</w:t>
      </w:r>
      <w:proofErr w:type="spellEnd"/>
      <w:r w:rsidRPr="00805B65">
        <w:t>.</w:t>
      </w:r>
    </w:p>
    <w:p w:rsidR="0074776C" w:rsidRPr="00805B65" w:rsidRDefault="007D5263" w:rsidP="0074776C">
      <w:pPr>
        <w:pStyle w:val="FOFNumbered"/>
      </w:pPr>
      <w:proofErr w:type="spellStart"/>
      <w:r>
        <w:t>Galco</w:t>
      </w:r>
      <w:proofErr w:type="spellEnd"/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7D5263" w:rsidP="0074776C">
      <w:pPr>
        <w:pStyle w:val="FOFNumbered"/>
      </w:pPr>
      <w:proofErr w:type="spellStart"/>
      <w:r>
        <w:t>Galco</w:t>
      </w:r>
      <w:proofErr w:type="spellEnd"/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FOFNumbered"/>
      </w:pPr>
      <w:r w:rsidRPr="00805B65">
        <w:lastRenderedPageBreak/>
        <w:t xml:space="preserve">Commission Staff proved, by default, that </w:t>
      </w:r>
      <w:proofErr w:type="spellStart"/>
      <w:r w:rsidR="007D5263">
        <w:t>Galco</w:t>
      </w:r>
      <w:proofErr w:type="spellEnd"/>
      <w:r w:rsidRPr="00805B65">
        <w:t xml:space="preserve"> is no longer providing and is incapable of providing continuous and adequate </w:t>
      </w:r>
      <w:r w:rsidR="001C00BE">
        <w:t>water</w:t>
      </w:r>
      <w:r w:rsidRPr="00805B65">
        <w:t xml:space="preserve"> service in its certificated area.  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7D5263" w:rsidP="0074776C">
      <w:pPr>
        <w:pStyle w:val="COLNumbered"/>
      </w:pPr>
      <w:proofErr w:type="spellStart"/>
      <w:r>
        <w:t>Galco</w:t>
      </w:r>
      <w:proofErr w:type="spellEnd"/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7D5263">
        <w:t>10736</w:t>
      </w:r>
      <w:r w:rsidRPr="00805B65">
        <w:t xml:space="preserve">, </w:t>
      </w:r>
      <w:proofErr w:type="spellStart"/>
      <w:r w:rsidR="007D5263">
        <w:t>Galco</w:t>
      </w:r>
      <w:proofErr w:type="spellEnd"/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proofErr w:type="spellStart"/>
      <w:r w:rsidR="007D5263">
        <w:t>Galco</w:t>
      </w:r>
      <w:proofErr w:type="spellEnd"/>
      <w:r w:rsidRPr="00805B65">
        <w:t xml:space="preserve"> is no longer providing and is incapable of providing continuous and adequate service in the area covered by its CCN in violation of TWC § 13.250 and 16 TAC § 24.247, the Commission is entitled to revoke the CCN under TWC § 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proofErr w:type="spellStart"/>
      <w:r w:rsidR="007D5263">
        <w:t>Galco</w:t>
      </w:r>
      <w:proofErr w:type="spellEnd"/>
      <w:r w:rsidRPr="00805B65">
        <w:t xml:space="preserve"> in compliance with 16 TAC §§ 22.54 and 22.183, and Texas Government Code § 2001.054. </w:t>
      </w:r>
    </w:p>
    <w:p w:rsidR="0074776C" w:rsidRPr="00805B65" w:rsidRDefault="007D5263" w:rsidP="0074776C">
      <w:pPr>
        <w:pStyle w:val="COLNumbered"/>
      </w:pPr>
      <w:proofErr w:type="spellStart"/>
      <w:r>
        <w:t>Galco</w:t>
      </w:r>
      <w:r w:rsidR="0074776C" w:rsidRPr="00805B65">
        <w:t>’s</w:t>
      </w:r>
      <w:proofErr w:type="spellEnd"/>
      <w:r w:rsidR="0074776C" w:rsidRPr="00805B65">
        <w:t xml:space="preserve"> failure to request a hearing within 30 days of the notice of an opportunity for a hearing qualifies this proceeding for disposition by default under 16 TAC § 22.183.</w:t>
      </w:r>
    </w:p>
    <w:p w:rsidR="0074776C" w:rsidRDefault="0074776C" w:rsidP="0074776C">
      <w:pPr>
        <w:pStyle w:val="COLNumbered"/>
      </w:pPr>
      <w:r w:rsidRPr="00805B65">
        <w:t>The requirements for disposition by default in 16 TAC § 22.183 the have been met in this proceeding.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74776C" w:rsidRPr="00805B65" w:rsidRDefault="0074776C" w:rsidP="0074776C">
      <w:pPr>
        <w:pStyle w:val="OrderingParagraph"/>
      </w:pPr>
      <w:r w:rsidRPr="00805B65">
        <w:t xml:space="preserve">The motion for default is granted and </w:t>
      </w:r>
      <w:proofErr w:type="spellStart"/>
      <w:r w:rsidR="007D5263">
        <w:t>Galco</w:t>
      </w:r>
      <w:r w:rsidRPr="00805B65">
        <w:t>’s</w:t>
      </w:r>
      <w:proofErr w:type="spellEnd"/>
      <w:r w:rsidRPr="00805B65">
        <w:t xml:space="preserve"> CCN number </w:t>
      </w:r>
      <w:r w:rsidR="007D5263">
        <w:t>10736</w:t>
      </w:r>
      <w:r w:rsidRPr="00805B65">
        <w:t xml:space="preserve"> is revoked.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lastRenderedPageBreak/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1144BA">
        <w:rPr>
          <w:noProof/>
          <w:sz w:val="16"/>
          <w:szCs w:val="16"/>
        </w:rPr>
        <w:t>\\puc4-aav-fs\shared\cadm\docket management\water\revocations\48459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RDefault="0074776C" w:rsidP="0074776C">
      <w:pPr>
        <w:pStyle w:val="BodyText"/>
        <w:spacing w:line="240" w:lineRule="auto"/>
        <w:rPr>
          <w:sz w:val="20"/>
          <w:szCs w:val="20"/>
        </w:rPr>
      </w:pPr>
      <w:r w:rsidRPr="00C9686C">
        <w:rPr>
          <w:rStyle w:val="FootnoteReference"/>
          <w:sz w:val="20"/>
          <w:szCs w:val="20"/>
        </w:rPr>
        <w:footnoteRef/>
      </w:r>
      <w:r w:rsidRPr="00C9686C">
        <w:rPr>
          <w:sz w:val="20"/>
          <w:szCs w:val="20"/>
        </w:rPr>
        <w:t xml:space="preserve"> The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indings of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act are derived from the factual allegations found in </w:t>
      </w:r>
      <w:r>
        <w:rPr>
          <w:sz w:val="20"/>
          <w:szCs w:val="20"/>
        </w:rPr>
        <w:t xml:space="preserve">Commission Staff’s </w:t>
      </w:r>
      <w:r w:rsidRPr="00C9686C">
        <w:rPr>
          <w:sz w:val="20"/>
          <w:szCs w:val="20"/>
        </w:rPr>
        <w:t>petition and are deemed admitted by default.</w:t>
      </w:r>
    </w:p>
    <w:p w:rsidR="0074776C" w:rsidRDefault="0074776C" w:rsidP="0074776C">
      <w:pPr>
        <w:pStyle w:val="FootnoteText"/>
      </w:pPr>
    </w:p>
  </w:footnote>
  <w:footnote w:id="2">
    <w:p w:rsidR="0074776C" w:rsidRDefault="0074776C" w:rsidP="007477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hyperlink r:id="rId1" w:history="1">
        <w:r w:rsidR="00FF0B55" w:rsidRPr="00FF0B55">
          <w:rPr>
            <w:rStyle w:val="Hyperlink"/>
          </w:rPr>
          <w:t>http://www.puc.t</w:t>
        </w:r>
        <w:r w:rsidR="00FF0B55" w:rsidRPr="00FF0B55">
          <w:rPr>
            <w:rStyle w:val="Hyperlink"/>
          </w:rPr>
          <w:t>exas.gov/WaterSearch/Utility?siteId=14653</w:t>
        </w:r>
      </w:hyperlink>
      <w:r>
        <w:t xml:space="preserve"> Under Tex. Gov’t Code § 2001.090 and 16 TAC § 22.222, the Commission takes official notice of Hearthstone Colony WSC’s address as shown in the Commission’s records.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7D5263">
      <w:t>59</w:t>
    </w:r>
    <w:r>
      <w:tab/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144BA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1144BA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60DCD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B46EB"/>
    <w:rsid w:val="00310FFC"/>
    <w:rsid w:val="00312838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66C5D"/>
    <w:rsid w:val="004E082A"/>
    <w:rsid w:val="00513CF3"/>
    <w:rsid w:val="00526AFD"/>
    <w:rsid w:val="005C3512"/>
    <w:rsid w:val="006059F4"/>
    <w:rsid w:val="00614FC5"/>
    <w:rsid w:val="0062202F"/>
    <w:rsid w:val="00673A72"/>
    <w:rsid w:val="00677B5E"/>
    <w:rsid w:val="00727DF6"/>
    <w:rsid w:val="00740E0F"/>
    <w:rsid w:val="0074776C"/>
    <w:rsid w:val="0075156C"/>
    <w:rsid w:val="007572FC"/>
    <w:rsid w:val="007D5263"/>
    <w:rsid w:val="0080046C"/>
    <w:rsid w:val="00804F8B"/>
    <w:rsid w:val="0084082C"/>
    <w:rsid w:val="008738BF"/>
    <w:rsid w:val="00876BBD"/>
    <w:rsid w:val="008909E8"/>
    <w:rsid w:val="008C24A7"/>
    <w:rsid w:val="008D1724"/>
    <w:rsid w:val="009453FA"/>
    <w:rsid w:val="009727E0"/>
    <w:rsid w:val="00974FF9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451DC"/>
    <w:rsid w:val="00D706B4"/>
    <w:rsid w:val="00E05BF0"/>
    <w:rsid w:val="00E55E83"/>
    <w:rsid w:val="00E76D7C"/>
    <w:rsid w:val="00EA7C1B"/>
    <w:rsid w:val="00EB3FB6"/>
    <w:rsid w:val="00ED04FC"/>
    <w:rsid w:val="00EE5DDA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c.texas.gov/WaterSearch/Utility?siteId=1465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C7EA2-77ED-4E31-B115-4941EF97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15</TotalTime>
  <Pages>4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7</cp:revision>
  <cp:lastPrinted>2019-07-19T21:22:00Z</cp:lastPrinted>
  <dcterms:created xsi:type="dcterms:W3CDTF">2019-07-19T21:11:00Z</dcterms:created>
  <dcterms:modified xsi:type="dcterms:W3CDTF">2019-07-19T21:32:00Z</dcterms:modified>
</cp:coreProperties>
</file>